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35319" w14:textId="77777777" w:rsidR="00974AC9" w:rsidRDefault="00974AC9" w:rsidP="00974A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BATE</w:t>
      </w:r>
      <w:r>
        <w:rPr>
          <w:rFonts w:ascii="Times New Roman" w:hAnsi="Times New Roman" w:cs="Times New Roman"/>
          <w:sz w:val="24"/>
          <w:szCs w:val="24"/>
        </w:rPr>
        <w:t xml:space="preserve">        (fl.1406)</w:t>
      </w:r>
    </w:p>
    <w:p w14:paraId="4647ADA3" w14:textId="1C54000D" w:rsidR="00974AC9" w:rsidRDefault="00974AC9" w:rsidP="00974A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</w:t>
      </w:r>
      <w:r w:rsidR="000A1EFA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ame, Oxfordshire.</w:t>
      </w:r>
    </w:p>
    <w:p w14:paraId="46DD31F6" w14:textId="77777777" w:rsidR="00974AC9" w:rsidRDefault="00974AC9" w:rsidP="00974A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D28BDA" w14:textId="77777777" w:rsidR="00974AC9" w:rsidRDefault="00974AC9" w:rsidP="00974A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4BE9BC" w14:textId="77777777" w:rsidR="00974AC9" w:rsidRDefault="00974AC9" w:rsidP="00974A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2152AC56" w14:textId="77777777" w:rsidR="00974AC9" w:rsidRDefault="00974AC9" w:rsidP="00974A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7BAA2D50" w14:textId="77777777" w:rsidR="00974AC9" w:rsidRDefault="00974AC9" w:rsidP="00974A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Oxfordshire, except Oxford, the taxes of a fifteenth and a tenth, with no one</w:t>
      </w:r>
    </w:p>
    <w:p w14:paraId="4A99609B" w14:textId="77777777" w:rsidR="00974AC9" w:rsidRDefault="00974AC9" w:rsidP="00974A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being spared.    (C.F.R. 1405-13 p.61)</w:t>
      </w:r>
    </w:p>
    <w:p w14:paraId="791BEE9A" w14:textId="77777777" w:rsidR="00974AC9" w:rsidRDefault="00974AC9" w:rsidP="00974A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9D710C" w14:textId="77777777" w:rsidR="00974AC9" w:rsidRDefault="00974AC9" w:rsidP="00974A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06B0CE" w14:textId="77777777" w:rsidR="00974AC9" w:rsidRDefault="00974AC9" w:rsidP="00974A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2021</w:t>
      </w:r>
    </w:p>
    <w:p w14:paraId="5550333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8ADBC" w14:textId="77777777" w:rsidR="00974AC9" w:rsidRDefault="00974AC9" w:rsidP="009139A6">
      <w:r>
        <w:separator/>
      </w:r>
    </w:p>
  </w:endnote>
  <w:endnote w:type="continuationSeparator" w:id="0">
    <w:p w14:paraId="7E117E10" w14:textId="77777777" w:rsidR="00974AC9" w:rsidRDefault="00974A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AA2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2C2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252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A0D91" w14:textId="77777777" w:rsidR="00974AC9" w:rsidRDefault="00974AC9" w:rsidP="009139A6">
      <w:r>
        <w:separator/>
      </w:r>
    </w:p>
  </w:footnote>
  <w:footnote w:type="continuationSeparator" w:id="0">
    <w:p w14:paraId="1198A429" w14:textId="77777777" w:rsidR="00974AC9" w:rsidRDefault="00974A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F8C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F75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F2D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C9"/>
    <w:rsid w:val="000666E0"/>
    <w:rsid w:val="000A1EFA"/>
    <w:rsid w:val="002510B7"/>
    <w:rsid w:val="005C130B"/>
    <w:rsid w:val="00826F5C"/>
    <w:rsid w:val="009139A6"/>
    <w:rsid w:val="009448BB"/>
    <w:rsid w:val="00974AC9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99968"/>
  <w15:chartTrackingRefBased/>
  <w15:docId w15:val="{11FEACB5-CDCF-447A-B589-DFCAF77B0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2021-10-11T20:49:00Z</dcterms:created>
  <dcterms:modified xsi:type="dcterms:W3CDTF">2021-10-11T20:52:00Z</dcterms:modified>
</cp:coreProperties>
</file>